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54AB5A81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3301C7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54965DDC" w:rsidR="00DD29C3" w:rsidRPr="001B629E" w:rsidRDefault="00EB4B98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F6435A1" w:rsidR="00DD29C3" w:rsidRPr="001B629E" w:rsidRDefault="00EB4B98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05E4F87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B4B98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3669F69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2E1B536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5E3D8F4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07B32" w14:textId="77777777" w:rsidR="00430660" w:rsidRDefault="00430660" w:rsidP="00962258">
      <w:pPr>
        <w:spacing w:after="0" w:line="240" w:lineRule="auto"/>
      </w:pPr>
      <w:r>
        <w:separator/>
      </w:r>
    </w:p>
  </w:endnote>
  <w:endnote w:type="continuationSeparator" w:id="0">
    <w:p w14:paraId="7C049E2C" w14:textId="77777777" w:rsidR="00430660" w:rsidRDefault="004306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33112" w14:textId="77777777" w:rsidR="00430660" w:rsidRDefault="00430660" w:rsidP="00962258">
      <w:pPr>
        <w:spacing w:after="0" w:line="240" w:lineRule="auto"/>
      </w:pPr>
      <w:r>
        <w:separator/>
      </w:r>
    </w:p>
  </w:footnote>
  <w:footnote w:type="continuationSeparator" w:id="0">
    <w:p w14:paraId="3F503491" w14:textId="77777777" w:rsidR="00430660" w:rsidRDefault="004306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92EE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80E07"/>
    <w:rsid w:val="002C31BF"/>
    <w:rsid w:val="002D08B1"/>
    <w:rsid w:val="002E0CD7"/>
    <w:rsid w:val="00305BEE"/>
    <w:rsid w:val="003301C7"/>
    <w:rsid w:val="00341DCF"/>
    <w:rsid w:val="00357BC6"/>
    <w:rsid w:val="003956C6"/>
    <w:rsid w:val="003C6B5D"/>
    <w:rsid w:val="00430660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47B1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B0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B4B98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47B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85F172D-8F14-4F26-AA17-354D7FA5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5</cp:revision>
  <cp:lastPrinted>2017-11-28T17:18:00Z</cp:lastPrinted>
  <dcterms:created xsi:type="dcterms:W3CDTF">2024-01-25T09:46:00Z</dcterms:created>
  <dcterms:modified xsi:type="dcterms:W3CDTF">2026-03-17T13:32:00Z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